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5CC" w:rsidRDefault="007E75CC" w:rsidP="007E75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page1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#88</w:t>
      </w:r>
      <w:r>
        <w:rPr>
          <w:b/>
          <w:i/>
          <w:noProof/>
          <w:sz w:val="24"/>
        </w:rPr>
        <w:t xml:space="preserve"> </w:t>
      </w:r>
      <w:r w:rsidR="00450E07">
        <w:rPr>
          <w:b/>
          <w:i/>
          <w:noProof/>
          <w:sz w:val="24"/>
        </w:rPr>
        <w:t>-Bis</w:t>
      </w:r>
      <w:r>
        <w:rPr>
          <w:b/>
          <w:i/>
          <w:noProof/>
          <w:sz w:val="28"/>
        </w:rPr>
        <w:tab/>
        <w:t>R4-</w:t>
      </w:r>
      <w:r w:rsidRPr="00A7336C">
        <w:rPr>
          <w:b/>
          <w:i/>
          <w:noProof/>
          <w:sz w:val="28"/>
        </w:rPr>
        <w:t>18</w:t>
      </w:r>
      <w:r w:rsidR="006F0C29">
        <w:rPr>
          <w:b/>
          <w:i/>
          <w:noProof/>
          <w:sz w:val="28"/>
        </w:rPr>
        <w:t>13591</w:t>
      </w:r>
      <w:bookmarkStart w:id="2" w:name="_GoBack"/>
      <w:bookmarkEnd w:id="2"/>
    </w:p>
    <w:p w:rsidR="00450E07" w:rsidRPr="003938C3" w:rsidRDefault="00450E07" w:rsidP="00450E07">
      <w:pPr>
        <w:pStyle w:val="a"/>
        <w:rPr>
          <w:bCs w:val="0"/>
          <w:sz w:val="24"/>
          <w:lang w:eastAsia="zh-CN"/>
        </w:rPr>
      </w:pPr>
      <w:bookmarkStart w:id="3" w:name="OLE_LINK3"/>
      <w:bookmarkStart w:id="4" w:name="OLE_LINK4"/>
      <w:r>
        <w:rPr>
          <w:bCs w:val="0"/>
          <w:sz w:val="24"/>
          <w:lang w:eastAsia="zh-CN"/>
        </w:rPr>
        <w:t>Chengdu, China</w:t>
      </w:r>
      <w:r w:rsidRPr="000035BC">
        <w:rPr>
          <w:rFonts w:hint="eastAsia"/>
          <w:bCs w:val="0"/>
          <w:sz w:val="24"/>
          <w:lang w:eastAsia="zh-CN"/>
        </w:rPr>
        <w:t>,</w:t>
      </w:r>
      <w:r w:rsidRPr="000035BC">
        <w:rPr>
          <w:bCs w:val="0"/>
          <w:sz w:val="24"/>
          <w:lang w:eastAsia="zh-CN"/>
        </w:rPr>
        <w:t xml:space="preserve"> </w:t>
      </w:r>
      <w:bookmarkEnd w:id="3"/>
      <w:bookmarkEnd w:id="4"/>
      <w:r>
        <w:rPr>
          <w:bCs w:val="0"/>
          <w:sz w:val="24"/>
          <w:lang w:eastAsia="zh-CN"/>
        </w:rPr>
        <w:t xml:space="preserve"> 0</w:t>
      </w:r>
      <w:r>
        <w:rPr>
          <w:rFonts w:hint="eastAsia"/>
          <w:bCs w:val="0"/>
          <w:sz w:val="24"/>
          <w:lang w:eastAsia="zh-CN"/>
        </w:rPr>
        <w:t>8</w:t>
      </w:r>
      <w:r>
        <w:rPr>
          <w:bCs w:val="0"/>
          <w:sz w:val="24"/>
          <w:lang w:eastAsia="zh-CN"/>
        </w:rPr>
        <w:t>-12</w:t>
      </w:r>
      <w:r w:rsidRPr="000035BC">
        <w:rPr>
          <w:bCs w:val="0"/>
          <w:sz w:val="24"/>
          <w:lang w:eastAsia="zh-CN"/>
        </w:rPr>
        <w:t xml:space="preserve"> </w:t>
      </w:r>
      <w:r>
        <w:rPr>
          <w:rFonts w:hint="eastAsia"/>
          <w:bCs w:val="0"/>
          <w:sz w:val="24"/>
          <w:lang w:eastAsia="zh-CN"/>
        </w:rPr>
        <w:t>October</w:t>
      </w:r>
      <w:r w:rsidRPr="000035BC">
        <w:rPr>
          <w:bCs w:val="0"/>
          <w:sz w:val="24"/>
          <w:lang w:eastAsia="zh-CN"/>
        </w:rPr>
        <w:t xml:space="preserve"> 201</w:t>
      </w:r>
      <w:r w:rsidRPr="000035BC">
        <w:rPr>
          <w:rFonts w:hint="eastAsia"/>
          <w:bCs w:val="0"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E75CC" w:rsidTr="005762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7E75CC" w:rsidRDefault="007E75CC" w:rsidP="005762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E75CC" w:rsidTr="005762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75CC" w:rsidTr="005762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57628D">
        <w:tc>
          <w:tcPr>
            <w:tcW w:w="142" w:type="dxa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75CC" w:rsidRDefault="00450E07" w:rsidP="005762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7E75CC" w:rsidRDefault="007E75CC" w:rsidP="005762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E75CC" w:rsidRDefault="007E75CC" w:rsidP="005762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E75CC" w:rsidRDefault="008B55B0" w:rsidP="005762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7E75C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noProof/>
              </w:rPr>
            </w:pPr>
          </w:p>
        </w:tc>
      </w:tr>
      <w:tr w:rsidR="007E75CC" w:rsidTr="005762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noProof/>
              </w:rPr>
            </w:pPr>
          </w:p>
        </w:tc>
      </w:tr>
      <w:tr w:rsidR="007E75CC" w:rsidTr="005762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75CC" w:rsidRPr="00F25D98" w:rsidRDefault="007E75CC" w:rsidP="005762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75CC" w:rsidTr="0057628D">
        <w:tc>
          <w:tcPr>
            <w:tcW w:w="9641" w:type="dxa"/>
            <w:gridSpan w:val="9"/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E75CC" w:rsidRDefault="007E75CC" w:rsidP="007E75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75CC" w:rsidTr="0057628D">
        <w:tc>
          <w:tcPr>
            <w:tcW w:w="2835" w:type="dxa"/>
          </w:tcPr>
          <w:p w:rsidR="007E75CC" w:rsidRDefault="007E75CC" w:rsidP="005762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E75CC" w:rsidRDefault="007E75CC" w:rsidP="005762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E75CC" w:rsidRDefault="007E75CC" w:rsidP="005762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E75CC" w:rsidRDefault="007E75CC" w:rsidP="005762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E75CC" w:rsidRDefault="007E75CC" w:rsidP="007E75C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E75CC" w:rsidTr="0057628D">
        <w:tc>
          <w:tcPr>
            <w:tcW w:w="9641" w:type="dxa"/>
            <w:gridSpan w:val="11"/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5762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1851D0" w:rsidP="0057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Draft: </w:t>
            </w:r>
            <w:r w:rsidR="00450E07">
              <w:rPr>
                <w:noProof/>
              </w:rPr>
              <w:t>U</w:t>
            </w:r>
            <w:r w:rsidR="007C5378">
              <w:rPr>
                <w:noProof/>
              </w:rPr>
              <w:t>pdate parameters about n50</w:t>
            </w:r>
            <w:r w:rsidR="00450E07" w:rsidRPr="004F0E07">
              <w:rPr>
                <w:noProof/>
              </w:rPr>
              <w:t xml:space="preserve"> in TS 38.10</w:t>
            </w:r>
            <w:r w:rsidR="00450E07">
              <w:rPr>
                <w:noProof/>
              </w:rPr>
              <w:t>4</w:t>
            </w:r>
          </w:p>
        </w:tc>
      </w:tr>
      <w:tr w:rsidR="007E75CC" w:rsidTr="0057628D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57628D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75CC" w:rsidRDefault="0073578F" w:rsidP="007C5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HiSilicon, </w:t>
            </w:r>
            <w:r w:rsidR="007C5378">
              <w:rPr>
                <w:noProof/>
              </w:rPr>
              <w:t>Etisalat</w:t>
            </w:r>
          </w:p>
        </w:tc>
      </w:tr>
      <w:tr w:rsidR="007E75CC" w:rsidTr="0057628D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E75CC" w:rsidTr="0057628D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57628D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ind w:left="100"/>
              <w:rPr>
                <w:noProof/>
              </w:rPr>
            </w:pPr>
            <w:r w:rsidRPr="00A7336C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E75CC" w:rsidRDefault="007E75CC" w:rsidP="005762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E75CC" w:rsidRDefault="007E75CC" w:rsidP="005762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75CC" w:rsidRDefault="00450E07" w:rsidP="0057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2018-08-28</w:t>
            </w:r>
          </w:p>
        </w:tc>
      </w:tr>
      <w:tr w:rsidR="007E75CC" w:rsidTr="0057628D"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5762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E75CC" w:rsidRDefault="00450E07" w:rsidP="0057628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E75CC" w:rsidRDefault="007E75CC" w:rsidP="005762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E75CC" w:rsidRDefault="007E75CC" w:rsidP="005762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E75CC" w:rsidTr="005762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E75CC" w:rsidRDefault="007E75CC" w:rsidP="005762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75CC" w:rsidRPr="007C2097" w:rsidRDefault="007E75CC" w:rsidP="005762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75CC" w:rsidTr="0057628D">
        <w:tc>
          <w:tcPr>
            <w:tcW w:w="1843" w:type="dxa"/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5762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450E07" w:rsidP="0057628D">
            <w:pPr>
              <w:pStyle w:val="CRCoverPage"/>
              <w:spacing w:after="0"/>
              <w:ind w:left="100"/>
            </w:pPr>
            <w:r w:rsidRPr="004F0E07">
              <w:rPr>
                <w:noProof/>
              </w:rPr>
              <w:t>Addition pa</w:t>
            </w:r>
            <w:r w:rsidR="007C5378">
              <w:rPr>
                <w:noProof/>
              </w:rPr>
              <w:t>rameters about n50</w:t>
            </w:r>
            <w:r w:rsidRPr="004F0E07">
              <w:rPr>
                <w:noProof/>
              </w:rPr>
              <w:t xml:space="preserve"> in TS 38.10</w:t>
            </w:r>
            <w:r>
              <w:rPr>
                <w:noProof/>
              </w:rPr>
              <w:t>4</w:t>
            </w:r>
          </w:p>
        </w:tc>
      </w:tr>
      <w:tr w:rsidR="007E75CC" w:rsidTr="005762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75CC" w:rsidTr="005762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0E07" w:rsidRDefault="00450E07" w:rsidP="00450E07">
            <w:pPr>
              <w:pStyle w:val="CRCoverPage"/>
              <w:tabs>
                <w:tab w:val="left" w:pos="531"/>
              </w:tabs>
              <w:spacing w:after="0"/>
              <w:rPr>
                <w:rFonts w:cs="Arial"/>
                <w:noProof/>
              </w:rPr>
            </w:pPr>
            <w:r w:rsidRPr="001851D0">
              <w:rPr>
                <w:rFonts w:cs="Arial"/>
                <w:noProof/>
              </w:rPr>
              <w:t>Paragraph:</w:t>
            </w:r>
          </w:p>
          <w:p w:rsidR="001851D0" w:rsidRPr="001851D0" w:rsidRDefault="001851D0" w:rsidP="00450E07">
            <w:pPr>
              <w:pStyle w:val="CRCoverPage"/>
              <w:tabs>
                <w:tab w:val="left" w:pos="531"/>
              </w:tabs>
              <w:spacing w:after="0"/>
              <w:rPr>
                <w:rFonts w:cs="Arial"/>
                <w:noProof/>
              </w:rPr>
            </w:pPr>
          </w:p>
          <w:p w:rsidR="001851D0" w:rsidRPr="001851D0" w:rsidRDefault="000A4F73" w:rsidP="001851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5.3.5</w:t>
            </w:r>
            <w:r w:rsidR="001851D0" w:rsidRPr="001851D0">
              <w:rPr>
                <w:rFonts w:ascii="Arial" w:hAnsi="Arial" w:cs="Arial"/>
              </w:rPr>
              <w:t xml:space="preserve">: Add </w:t>
            </w:r>
            <w:r w:rsidR="007C5378">
              <w:rPr>
                <w:rFonts w:ascii="Arial" w:hAnsi="Arial" w:cs="Arial"/>
              </w:rPr>
              <w:t>n50</w:t>
            </w:r>
            <w:r w:rsidR="001851D0" w:rsidRPr="001851D0">
              <w:rPr>
                <w:rFonts w:ascii="Arial" w:hAnsi="Arial" w:cs="Arial"/>
              </w:rPr>
              <w:t xml:space="preserve"> in the tables </w:t>
            </w:r>
          </w:p>
          <w:p w:rsidR="00450E07" w:rsidRDefault="00450E07" w:rsidP="00450E07">
            <w:pPr>
              <w:pStyle w:val="CRCoverPage"/>
              <w:tabs>
                <w:tab w:val="left" w:pos="531"/>
              </w:tabs>
              <w:spacing w:after="0"/>
              <w:rPr>
                <w:noProof/>
              </w:rPr>
            </w:pPr>
          </w:p>
        </w:tc>
      </w:tr>
      <w:tr w:rsidR="007E75CC" w:rsidTr="005762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75CC" w:rsidTr="005762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450E07" w:rsidP="0057628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Some additional technical </w:t>
            </w:r>
            <w:r w:rsidR="007C5378">
              <w:rPr>
                <w:noProof/>
              </w:rPr>
              <w:t>parameters about Bands n50</w:t>
            </w:r>
            <w:r>
              <w:rPr>
                <w:noProof/>
              </w:rPr>
              <w:t xml:space="preserve"> will not be include in the TS</w:t>
            </w:r>
          </w:p>
        </w:tc>
      </w:tr>
      <w:tr w:rsidR="007E75CC" w:rsidTr="0057628D">
        <w:tc>
          <w:tcPr>
            <w:tcW w:w="2268" w:type="dxa"/>
            <w:gridSpan w:val="2"/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5762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75CC" w:rsidTr="005762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5CC" w:rsidTr="005762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E75CC" w:rsidRDefault="007E75CC" w:rsidP="005762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E75CC" w:rsidRDefault="007E75CC" w:rsidP="005762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75CC" w:rsidTr="005762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E75CC" w:rsidRDefault="007E75CC" w:rsidP="005762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5CC" w:rsidTr="005762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E75CC" w:rsidRDefault="007E75CC" w:rsidP="005762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5CC" w:rsidTr="005762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E75CC" w:rsidRDefault="007E75CC" w:rsidP="005762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5CC" w:rsidTr="005762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E75CC" w:rsidRDefault="007E75CC" w:rsidP="0057628D">
            <w:pPr>
              <w:pStyle w:val="CRCoverPage"/>
              <w:spacing w:after="0"/>
              <w:rPr>
                <w:noProof/>
              </w:rPr>
            </w:pPr>
          </w:p>
        </w:tc>
      </w:tr>
      <w:tr w:rsidR="007E75CC" w:rsidTr="005762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5CC" w:rsidRDefault="007E75CC" w:rsidP="005762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75CC" w:rsidRDefault="007E75CC" w:rsidP="005762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E75CC" w:rsidRDefault="007E75CC" w:rsidP="007E75CC">
      <w:pPr>
        <w:rPr>
          <w:noProof/>
        </w:rPr>
        <w:sectPr w:rsidR="007E75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628D" w:rsidRDefault="0057628D" w:rsidP="0057628D">
      <w:pPr>
        <w:jc w:val="center"/>
        <w:rPr>
          <w:b/>
          <w:i/>
          <w:noProof/>
          <w:color w:val="0000FF"/>
          <w:sz w:val="22"/>
          <w:lang w:eastAsia="ja-JP"/>
        </w:rPr>
      </w:pPr>
      <w:bookmarkStart w:id="7" w:name="_Toc518861941"/>
      <w:bookmarkEnd w:id="1"/>
      <w:r>
        <w:rPr>
          <w:rFonts w:hint="eastAsia"/>
          <w:b/>
          <w:i/>
          <w:noProof/>
          <w:color w:val="0000FF"/>
          <w:sz w:val="22"/>
          <w:lang w:eastAsia="ja-JP"/>
        </w:rPr>
        <w:lastRenderedPageBreak/>
        <w:t>&lt;</w:t>
      </w:r>
      <w:bookmarkStart w:id="8" w:name="OLE_LINK99"/>
      <w:bookmarkStart w:id="9" w:name="OLE_LINK100"/>
      <w:r>
        <w:rPr>
          <w:rFonts w:hint="eastAsia"/>
          <w:b/>
          <w:i/>
          <w:noProof/>
          <w:color w:val="0000FF"/>
          <w:sz w:val="22"/>
          <w:lang w:eastAsia="zh-CN"/>
        </w:rPr>
        <w:t xml:space="preserve">Start </w:t>
      </w:r>
      <w:bookmarkEnd w:id="8"/>
      <w:bookmarkEnd w:id="9"/>
      <w:r>
        <w:rPr>
          <w:rFonts w:hint="eastAsia"/>
          <w:b/>
          <w:i/>
          <w:noProof/>
          <w:color w:val="0000FF"/>
          <w:sz w:val="22"/>
          <w:lang w:eastAsia="zh-CN"/>
        </w:rPr>
        <w:t>of the change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7C5378" w:rsidRPr="00C629A6" w:rsidRDefault="007C5378" w:rsidP="007C5378">
      <w:pPr>
        <w:pStyle w:val="TH"/>
      </w:pPr>
      <w:bookmarkStart w:id="10" w:name="_Hlk500256944"/>
      <w:bookmarkStart w:id="11" w:name="_Hlk497677260"/>
      <w:bookmarkEnd w:id="7"/>
      <w:r w:rsidRPr="00C629A6">
        <w:lastRenderedPageBreak/>
        <w:t>Table 5.3.5-1</w:t>
      </w:r>
      <w:bookmarkEnd w:id="10"/>
      <w:r w:rsidRPr="00C629A6">
        <w:t xml:space="preserve">: </w:t>
      </w:r>
      <w:r w:rsidRPr="00C629A6">
        <w:rPr>
          <w:i/>
        </w:rPr>
        <w:t>BS channel bandwidths</w:t>
      </w:r>
      <w:r w:rsidRPr="00C629A6">
        <w:t xml:space="preserve"> and SCS per operating band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3"/>
        <w:gridCol w:w="587"/>
        <w:gridCol w:w="613"/>
        <w:gridCol w:w="626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30"/>
        <w:gridCol w:w="628"/>
      </w:tblGrid>
      <w:tr w:rsidR="007C5378" w:rsidRPr="00C629A6" w:rsidTr="004350CA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H"/>
            </w:pPr>
            <w:r w:rsidRPr="00C629A6">
              <w:lastRenderedPageBreak/>
              <w:t xml:space="preserve">NR band / SCS / </w:t>
            </w:r>
            <w:r w:rsidRPr="00C629A6">
              <w:rPr>
                <w:i/>
              </w:rPr>
              <w:t>BS channel bandwidth</w:t>
            </w: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H"/>
            </w:pPr>
            <w:r w:rsidRPr="00C629A6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H"/>
            </w:pPr>
            <w:r w:rsidRPr="00C629A6">
              <w:t>SCS</w:t>
            </w:r>
          </w:p>
          <w:p w:rsidR="007C5378" w:rsidRPr="00C629A6" w:rsidRDefault="007C5378" w:rsidP="004350CA">
            <w:pPr>
              <w:pStyle w:val="TAH"/>
            </w:pPr>
            <w:r w:rsidRPr="00C629A6">
              <w:t>kHz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378" w:rsidRPr="00C629A6" w:rsidRDefault="007C5378" w:rsidP="004350CA">
            <w:pPr>
              <w:pStyle w:val="TAH"/>
            </w:pPr>
            <w:r w:rsidRPr="00C629A6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H"/>
            </w:pPr>
            <w:r w:rsidRPr="00C629A6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H"/>
            </w:pPr>
            <w:r w:rsidRPr="00C629A6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H"/>
            </w:pPr>
            <w:r w:rsidRPr="00C629A6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H"/>
            </w:pPr>
            <w:r w:rsidRPr="00C629A6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H"/>
            </w:pPr>
            <w:r w:rsidRPr="00C629A6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H"/>
            </w:pPr>
            <w:r w:rsidRPr="00C629A6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H"/>
            </w:pPr>
            <w:r w:rsidRPr="00C629A6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H"/>
            </w:pPr>
            <w:r w:rsidRPr="00C629A6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H"/>
            </w:pPr>
            <w:r w:rsidRPr="00C629A6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H"/>
            </w:pPr>
            <w:r w:rsidRPr="00C629A6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H"/>
            </w:pPr>
            <w:r w:rsidRPr="00C629A6">
              <w:t>90 MHz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H"/>
            </w:pPr>
            <w:r w:rsidRPr="00C629A6">
              <w:t>100 MHz</w:t>
            </w: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</w:tr>
      <w:tr w:rsidR="007C5378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378" w:rsidRPr="00C629A6" w:rsidRDefault="007C5378" w:rsidP="004350CA">
            <w:pPr>
              <w:pStyle w:val="TAC"/>
            </w:pPr>
            <w:r w:rsidRPr="00C629A6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78" w:rsidRPr="00C629A6" w:rsidRDefault="007C5378" w:rsidP="004350CA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ins w:id="12" w:author="Laurent" w:date="2018-09-27T16:47:00Z">
              <w:r w:rsidRPr="00C629A6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ins w:id="13" w:author="Laurent" w:date="2018-09-27T16:47:00Z">
              <w:r w:rsidRPr="00C629A6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ins w:id="14" w:author="Laurent" w:date="2018-09-27T16:47:00Z">
              <w:r w:rsidRPr="00C629A6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  <w:rPr>
                <w:rFonts w:cs="Arial"/>
                <w:szCs w:val="18"/>
              </w:rPr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lastRenderedPageBreak/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731337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277C0D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277C0D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277C0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277C0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277C0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277C0D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277C0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277C0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277C0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277C0D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277C0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277C0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277C0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  <w:tr w:rsidR="000A4F73" w:rsidRPr="00C629A6" w:rsidTr="000A4F73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  <w:r w:rsidRPr="00C629A6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73" w:rsidRPr="00C629A6" w:rsidRDefault="000A4F73" w:rsidP="000A4F73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F73" w:rsidRPr="00C629A6" w:rsidRDefault="000A4F73" w:rsidP="000A4F73">
            <w:pPr>
              <w:pStyle w:val="TAC"/>
            </w:pPr>
          </w:p>
        </w:tc>
      </w:tr>
    </w:tbl>
    <w:p w:rsidR="007C5378" w:rsidRPr="00C629A6" w:rsidRDefault="007C5378" w:rsidP="007C5378"/>
    <w:p w:rsidR="007C5378" w:rsidRPr="00C629A6" w:rsidRDefault="007C5378" w:rsidP="007C5378">
      <w:pPr>
        <w:pStyle w:val="TH"/>
      </w:pPr>
      <w:r w:rsidRPr="00C629A6">
        <w:t xml:space="preserve">Table 5.3.5-2: </w:t>
      </w:r>
      <w:r w:rsidRPr="00C629A6">
        <w:rPr>
          <w:i/>
        </w:rPr>
        <w:t>BS channel bandwidths</w:t>
      </w:r>
      <w:r w:rsidRPr="00C629A6">
        <w:t xml:space="preserve"> and SCS per operating band in FR2</w:t>
      </w:r>
    </w:p>
    <w:p w:rsidR="008B55B0" w:rsidRPr="008B55B0" w:rsidRDefault="008B55B0" w:rsidP="008B55B0"/>
    <w:p w:rsidR="00787291" w:rsidRPr="00FB6FF1" w:rsidRDefault="00787291" w:rsidP="00787291">
      <w:pPr>
        <w:jc w:val="center"/>
        <w:rPr>
          <w:b/>
          <w:i/>
          <w:noProof/>
          <w:color w:val="0000FF"/>
          <w:sz w:val="22"/>
          <w:lang w:eastAsia="zh-CN"/>
        </w:rPr>
      </w:pPr>
      <w:r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r>
        <w:rPr>
          <w:rFonts w:hint="eastAsia"/>
          <w:b/>
          <w:i/>
          <w:noProof/>
          <w:color w:val="0000FF"/>
          <w:sz w:val="22"/>
          <w:lang w:eastAsia="zh-CN"/>
        </w:rPr>
        <w:t>End of the change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bookmarkEnd w:id="11"/>
    <w:p w:rsidR="00787291" w:rsidRPr="00787291" w:rsidRDefault="00787291" w:rsidP="00787291"/>
    <w:sectPr w:rsidR="00787291" w:rsidRPr="00787291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5DB" w:rsidRDefault="000575DB">
      <w:r>
        <w:separator/>
      </w:r>
    </w:p>
  </w:endnote>
  <w:endnote w:type="continuationSeparator" w:id="0">
    <w:p w:rsidR="000575DB" w:rsidRDefault="0005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28D" w:rsidRDefault="0057628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5DB" w:rsidRDefault="000575DB">
      <w:r>
        <w:separator/>
      </w:r>
    </w:p>
  </w:footnote>
  <w:footnote w:type="continuationSeparator" w:id="0">
    <w:p w:rsidR="000575DB" w:rsidRDefault="00057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28D" w:rsidRDefault="005762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28D" w:rsidRDefault="0057628D" w:rsidP="002E254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:rsidR="0057628D" w:rsidRDefault="0057628D" w:rsidP="00CA40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C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7628D" w:rsidRDefault="0057628D" w:rsidP="002E2546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F0C29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57628D" w:rsidRDefault="0057628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">
    <w15:presenceInfo w15:providerId="None" w15:userId="Laur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E6"/>
    <w:rsid w:val="00012418"/>
    <w:rsid w:val="00022E4A"/>
    <w:rsid w:val="00023485"/>
    <w:rsid w:val="000308FB"/>
    <w:rsid w:val="0004657B"/>
    <w:rsid w:val="000575DB"/>
    <w:rsid w:val="000643C1"/>
    <w:rsid w:val="0006594E"/>
    <w:rsid w:val="000723CA"/>
    <w:rsid w:val="00073A85"/>
    <w:rsid w:val="000800C5"/>
    <w:rsid w:val="00091AF0"/>
    <w:rsid w:val="0009557F"/>
    <w:rsid w:val="00097BE0"/>
    <w:rsid w:val="000A4F73"/>
    <w:rsid w:val="000A6394"/>
    <w:rsid w:val="000C038A"/>
    <w:rsid w:val="000C2049"/>
    <w:rsid w:val="000C6598"/>
    <w:rsid w:val="000E1192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66473"/>
    <w:rsid w:val="00171ED1"/>
    <w:rsid w:val="0018293D"/>
    <w:rsid w:val="00184433"/>
    <w:rsid w:val="001847E3"/>
    <w:rsid w:val="001851D0"/>
    <w:rsid w:val="00192C46"/>
    <w:rsid w:val="00195F02"/>
    <w:rsid w:val="001A4647"/>
    <w:rsid w:val="001A7B60"/>
    <w:rsid w:val="001B7A65"/>
    <w:rsid w:val="001C1CC5"/>
    <w:rsid w:val="001C49FB"/>
    <w:rsid w:val="001D3717"/>
    <w:rsid w:val="001E41F3"/>
    <w:rsid w:val="001F5ACB"/>
    <w:rsid w:val="00200D23"/>
    <w:rsid w:val="00200FBC"/>
    <w:rsid w:val="0020240F"/>
    <w:rsid w:val="00213312"/>
    <w:rsid w:val="00213B82"/>
    <w:rsid w:val="002153AA"/>
    <w:rsid w:val="00224B3B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7649"/>
    <w:rsid w:val="003319EB"/>
    <w:rsid w:val="0033312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D5596"/>
    <w:rsid w:val="003E1A36"/>
    <w:rsid w:val="003E4E7E"/>
    <w:rsid w:val="003E577A"/>
    <w:rsid w:val="003F1AFD"/>
    <w:rsid w:val="003F71C0"/>
    <w:rsid w:val="00402830"/>
    <w:rsid w:val="00410B1B"/>
    <w:rsid w:val="00410CB4"/>
    <w:rsid w:val="00410F0F"/>
    <w:rsid w:val="00416BEF"/>
    <w:rsid w:val="004237BA"/>
    <w:rsid w:val="004242F1"/>
    <w:rsid w:val="00432189"/>
    <w:rsid w:val="00442251"/>
    <w:rsid w:val="00450E07"/>
    <w:rsid w:val="004650AC"/>
    <w:rsid w:val="00470BCA"/>
    <w:rsid w:val="00472000"/>
    <w:rsid w:val="004730CC"/>
    <w:rsid w:val="00473B4C"/>
    <w:rsid w:val="00481057"/>
    <w:rsid w:val="00486226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7628D"/>
    <w:rsid w:val="0058150A"/>
    <w:rsid w:val="00592D74"/>
    <w:rsid w:val="005A1942"/>
    <w:rsid w:val="005A3D57"/>
    <w:rsid w:val="005A5E41"/>
    <w:rsid w:val="005A7DDE"/>
    <w:rsid w:val="005C09CD"/>
    <w:rsid w:val="005C510B"/>
    <w:rsid w:val="005C668E"/>
    <w:rsid w:val="005D318F"/>
    <w:rsid w:val="005E2C44"/>
    <w:rsid w:val="005E43F0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50877"/>
    <w:rsid w:val="0065385A"/>
    <w:rsid w:val="00661F4E"/>
    <w:rsid w:val="00671BAA"/>
    <w:rsid w:val="00683E1C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C7BDF"/>
    <w:rsid w:val="006E21FB"/>
    <w:rsid w:val="006E3EFF"/>
    <w:rsid w:val="006F0C29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3578F"/>
    <w:rsid w:val="007502FF"/>
    <w:rsid w:val="007566F8"/>
    <w:rsid w:val="00762DBA"/>
    <w:rsid w:val="0076630A"/>
    <w:rsid w:val="007665DE"/>
    <w:rsid w:val="0077104E"/>
    <w:rsid w:val="00780955"/>
    <w:rsid w:val="0078246C"/>
    <w:rsid w:val="00787159"/>
    <w:rsid w:val="00787291"/>
    <w:rsid w:val="00792342"/>
    <w:rsid w:val="00796735"/>
    <w:rsid w:val="007A0BC3"/>
    <w:rsid w:val="007A7819"/>
    <w:rsid w:val="007B00A3"/>
    <w:rsid w:val="007B1444"/>
    <w:rsid w:val="007B512A"/>
    <w:rsid w:val="007C0A66"/>
    <w:rsid w:val="007C2097"/>
    <w:rsid w:val="007C5378"/>
    <w:rsid w:val="007D0CB3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B2C0E"/>
    <w:rsid w:val="008B3652"/>
    <w:rsid w:val="008B55B0"/>
    <w:rsid w:val="008C6ECE"/>
    <w:rsid w:val="008C710E"/>
    <w:rsid w:val="008D2696"/>
    <w:rsid w:val="008D2CB5"/>
    <w:rsid w:val="008E7851"/>
    <w:rsid w:val="008F0775"/>
    <w:rsid w:val="008F3FEB"/>
    <w:rsid w:val="008F686C"/>
    <w:rsid w:val="009122BB"/>
    <w:rsid w:val="00914FAA"/>
    <w:rsid w:val="0091565B"/>
    <w:rsid w:val="009157B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5EF2"/>
    <w:rsid w:val="00AA09BD"/>
    <w:rsid w:val="00AB0F32"/>
    <w:rsid w:val="00AC1E5A"/>
    <w:rsid w:val="00AC4DB5"/>
    <w:rsid w:val="00AD1CD8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60D8"/>
    <w:rsid w:val="00B375F0"/>
    <w:rsid w:val="00B37923"/>
    <w:rsid w:val="00B50CEC"/>
    <w:rsid w:val="00B544FF"/>
    <w:rsid w:val="00B56D59"/>
    <w:rsid w:val="00B60A01"/>
    <w:rsid w:val="00B60AA5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BB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81663"/>
    <w:rsid w:val="00C84DDA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71A06"/>
    <w:rsid w:val="00D90AFB"/>
    <w:rsid w:val="00D96D15"/>
    <w:rsid w:val="00DA567A"/>
    <w:rsid w:val="00DB0E1E"/>
    <w:rsid w:val="00DB201B"/>
    <w:rsid w:val="00DD2F27"/>
    <w:rsid w:val="00DE02AF"/>
    <w:rsid w:val="00DE34CF"/>
    <w:rsid w:val="00DE3980"/>
    <w:rsid w:val="00DE509C"/>
    <w:rsid w:val="00DF6633"/>
    <w:rsid w:val="00DF7099"/>
    <w:rsid w:val="00E059EC"/>
    <w:rsid w:val="00E130C4"/>
    <w:rsid w:val="00E130E2"/>
    <w:rsid w:val="00E211FE"/>
    <w:rsid w:val="00E23C51"/>
    <w:rsid w:val="00E468BE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A2271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a">
    <w:name w:val="样式 页眉"/>
    <w:basedOn w:val="Header"/>
    <w:link w:val="Char"/>
    <w:rsid w:val="00450E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450E07"/>
    <w:rPr>
      <w:rFonts w:ascii="Arial" w:eastAsia="Arial" w:hAnsi="Arial"/>
      <w:b/>
      <w:bCs/>
      <w:noProof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F3787-2C5F-4BD5-B7A6-5310C161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5006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Laurent</cp:lastModifiedBy>
  <cp:revision>5</cp:revision>
  <cp:lastPrinted>1899-12-31T23:00:00Z</cp:lastPrinted>
  <dcterms:created xsi:type="dcterms:W3CDTF">2018-09-27T13:54:00Z</dcterms:created>
  <dcterms:modified xsi:type="dcterms:W3CDTF">2018-09-28T20:20:00Z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1537975241</vt:lpwstr>
  </property>
</Properties>
</file>